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3268EA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83268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C" w14:textId="3C8CB7A4" w:rsidR="00C44B8B" w:rsidRPr="0052681C" w:rsidRDefault="0058138D" w:rsidP="00720FC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8138D">
              <w:rPr>
                <w:b/>
                <w:sz w:val="26"/>
                <w:szCs w:val="26"/>
              </w:rPr>
              <w:t>202</w:t>
            </w:r>
            <w:r w:rsidR="00720FC6">
              <w:rPr>
                <w:b/>
                <w:sz w:val="26"/>
                <w:szCs w:val="26"/>
                <w:lang w:val="en-US"/>
              </w:rPr>
              <w:t>B</w:t>
            </w:r>
            <w:r w:rsidRPr="0058138D">
              <w:rPr>
                <w:b/>
                <w:sz w:val="26"/>
                <w:szCs w:val="26"/>
              </w:rPr>
              <w:t>_</w:t>
            </w:r>
            <w:r w:rsidR="009F7350">
              <w:rPr>
                <w:b/>
                <w:sz w:val="26"/>
                <w:szCs w:val="26"/>
              </w:rPr>
              <w:t>2</w:t>
            </w:r>
            <w:r w:rsidR="00720FC6">
              <w:rPr>
                <w:b/>
                <w:sz w:val="26"/>
                <w:szCs w:val="26"/>
              </w:rPr>
              <w:t>58</w:t>
            </w:r>
          </w:p>
        </w:tc>
      </w:tr>
      <w:tr w:rsidR="00C44B8B" w:rsidRPr="0052681C" w14:paraId="583268F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68EF" w14:textId="63B48DAB" w:rsidR="00C44B8B" w:rsidRPr="0052681C" w:rsidRDefault="00A3482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2321871</w:t>
            </w:r>
          </w:p>
        </w:tc>
      </w:tr>
    </w:tbl>
    <w:p w14:paraId="583268F1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83268F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83268F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83268F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83268F6" w14:textId="77777777" w:rsidR="00C44B8B" w:rsidRPr="0052681C" w:rsidRDefault="00C44B8B" w:rsidP="00C44B8B"/>
    <w:p w14:paraId="583268F7" w14:textId="77777777" w:rsidR="00C44B8B" w:rsidRPr="0052681C" w:rsidRDefault="00C44B8B" w:rsidP="00C44B8B"/>
    <w:p w14:paraId="583268F8" w14:textId="77777777" w:rsidR="00C44B8B" w:rsidRPr="0052681C" w:rsidRDefault="00C44B8B" w:rsidP="00C44B8B"/>
    <w:p w14:paraId="583268F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83268FB" w14:textId="42BBD73F" w:rsidR="00612811" w:rsidRPr="00FF22A4" w:rsidRDefault="004F6968" w:rsidP="00773399">
      <w:pPr>
        <w:ind w:firstLine="0"/>
        <w:jc w:val="center"/>
        <w:rPr>
          <w:sz w:val="24"/>
          <w:szCs w:val="24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720FC6">
        <w:rPr>
          <w:b/>
          <w:sz w:val="26"/>
          <w:szCs w:val="26"/>
        </w:rPr>
        <w:t xml:space="preserve">арматуры к СИП </w:t>
      </w:r>
      <w:r w:rsidR="00FA14B0">
        <w:rPr>
          <w:b/>
          <w:sz w:val="26"/>
          <w:szCs w:val="26"/>
        </w:rPr>
        <w:t>(</w:t>
      </w:r>
      <w:r w:rsidR="00AA2301">
        <w:rPr>
          <w:b/>
          <w:sz w:val="26"/>
          <w:szCs w:val="26"/>
          <w:lang w:val="en-US"/>
        </w:rPr>
        <w:t>C</w:t>
      </w:r>
      <w:r w:rsidR="00AA2301">
        <w:rPr>
          <w:b/>
          <w:sz w:val="26"/>
          <w:szCs w:val="26"/>
        </w:rPr>
        <w:t xml:space="preserve">оединитель </w:t>
      </w:r>
      <w:r w:rsidR="00AA2301">
        <w:rPr>
          <w:b/>
          <w:sz w:val="26"/>
          <w:szCs w:val="26"/>
          <w:lang w:val="en-US"/>
        </w:rPr>
        <w:t>UU</w:t>
      </w:r>
      <w:r w:rsidR="00AA2301">
        <w:rPr>
          <w:b/>
          <w:sz w:val="26"/>
          <w:szCs w:val="26"/>
        </w:rPr>
        <w:t xml:space="preserve"> 7-16</w:t>
      </w:r>
      <w:r w:rsidR="00FA14B0">
        <w:rPr>
          <w:b/>
          <w:sz w:val="26"/>
          <w:szCs w:val="26"/>
        </w:rPr>
        <w:t>)</w:t>
      </w:r>
      <w:r w:rsidR="00FF22A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FF22A4">
        <w:rPr>
          <w:b/>
          <w:sz w:val="26"/>
          <w:szCs w:val="26"/>
        </w:rPr>
        <w:t xml:space="preserve"> </w:t>
      </w:r>
      <w:r w:rsidR="00AA670B" w:rsidRPr="00FF22A4">
        <w:rPr>
          <w:b/>
          <w:sz w:val="26"/>
          <w:szCs w:val="26"/>
          <w:u w:val="single"/>
        </w:rPr>
        <w:t>202</w:t>
      </w:r>
      <w:r w:rsidR="00720FC6">
        <w:rPr>
          <w:b/>
          <w:sz w:val="26"/>
          <w:szCs w:val="26"/>
          <w:u w:val="single"/>
          <w:lang w:val="en-US"/>
        </w:rPr>
        <w:t>B</w:t>
      </w:r>
    </w:p>
    <w:p w14:paraId="583268FC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83268F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83268FE" w14:textId="3132D389" w:rsidR="00C851B2" w:rsidRPr="00610D22" w:rsidRDefault="00C9305C" w:rsidP="00C9305C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41E44" w:rsidRPr="00080FF6">
        <w:rPr>
          <w:sz w:val="24"/>
          <w:szCs w:val="24"/>
        </w:rPr>
        <w:t xml:space="preserve">Технические требования, характеристики </w:t>
      </w:r>
      <w:r w:rsidR="00720FC6">
        <w:rPr>
          <w:sz w:val="24"/>
          <w:szCs w:val="24"/>
        </w:rPr>
        <w:t>арматуры к СИП</w:t>
      </w:r>
      <w:r w:rsidR="005F3212" w:rsidRPr="00080FF6">
        <w:rPr>
          <w:sz w:val="24"/>
          <w:szCs w:val="24"/>
        </w:rPr>
        <w:t xml:space="preserve"> </w:t>
      </w:r>
      <w:r w:rsidR="004F4E9E" w:rsidRPr="00080FF6">
        <w:rPr>
          <w:sz w:val="24"/>
          <w:szCs w:val="24"/>
        </w:rPr>
        <w:t xml:space="preserve">должны соответствовать </w:t>
      </w:r>
      <w:r w:rsidR="009F7350">
        <w:rPr>
          <w:sz w:val="24"/>
          <w:szCs w:val="24"/>
        </w:rPr>
        <w:t xml:space="preserve">следующим </w:t>
      </w:r>
      <w:r w:rsidR="004F4E9E" w:rsidRPr="00080FF6">
        <w:rPr>
          <w:sz w:val="24"/>
          <w:szCs w:val="24"/>
        </w:rPr>
        <w:t>параметрам</w:t>
      </w:r>
      <w:r w:rsidR="009F7350">
        <w:rPr>
          <w:sz w:val="24"/>
          <w:szCs w:val="24"/>
        </w:rPr>
        <w:t>:</w:t>
      </w:r>
    </w:p>
    <w:p w14:paraId="583268FF" w14:textId="1432FD82" w:rsidR="00C851B2" w:rsidRPr="00610D22" w:rsidRDefault="00C851B2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</w:rPr>
      </w:pPr>
    </w:p>
    <w:p w14:paraId="03341263" w14:textId="2F254C09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44E2AEAA" wp14:editId="12F93443">
            <wp:extent cx="6128217" cy="3333750"/>
            <wp:effectExtent l="0" t="0" r="6350" b="0"/>
            <wp:docPr id="2" name="Рисунок 2" descr="&amp;Scy;&amp;ocy;&amp;iecy;&amp;dcy;&amp;icy;&amp;ncy;&amp;icy;&amp;tcy;&amp;iecy;&amp;lcy;&amp;softcy; UU 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Scy;&amp;ocy;&amp;iecy;&amp;dcy;&amp;icy;&amp;ncy;&amp;icy;&amp;tcy;&amp;iecy;&amp;lcy;&amp;softcy; UU 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02" cy="334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B31B0" w14:textId="7DB367BF" w:rsidR="00A34829" w:rsidRDefault="00E017F3" w:rsidP="00E017F3">
      <w:pPr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E017F3">
        <w:rPr>
          <w:sz w:val="24"/>
          <w:szCs w:val="24"/>
        </w:rPr>
        <w:t>Предназначен для соединения серьги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 7-16, входящей в состав траверсы,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оконцевателем типа «пестик»</w:t>
      </w:r>
      <w:r>
        <w:rPr>
          <w:sz w:val="24"/>
          <w:szCs w:val="24"/>
        </w:rPr>
        <w:t xml:space="preserve"> </w:t>
      </w:r>
      <w:r w:rsidRPr="00E017F3">
        <w:rPr>
          <w:sz w:val="24"/>
          <w:szCs w:val="24"/>
        </w:rPr>
        <w:t>полимерного натяжного изолятора.</w:t>
      </w:r>
    </w:p>
    <w:p w14:paraId="2D8C62B4" w14:textId="77777777" w:rsidR="00E017F3" w:rsidRPr="00A34829" w:rsidRDefault="00E017F3" w:rsidP="00E017F3">
      <w:pPr>
        <w:ind w:firstLine="0"/>
        <w:jc w:val="left"/>
        <w:rPr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8"/>
        <w:gridCol w:w="3003"/>
        <w:gridCol w:w="1862"/>
      </w:tblGrid>
      <w:tr w:rsidR="00A34829" w:rsidRPr="00A34829" w14:paraId="052B9E44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DDAB8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Позиция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BC9E03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Разрушающая нагрузка, кН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69269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bCs/>
                <w:sz w:val="24"/>
                <w:szCs w:val="24"/>
              </w:rPr>
              <w:t>Масса, г</w:t>
            </w:r>
          </w:p>
        </w:tc>
      </w:tr>
      <w:tr w:rsidR="00A34829" w:rsidRPr="00A34829" w14:paraId="6B62B5C2" w14:textId="77777777" w:rsidTr="00E017F3">
        <w:trPr>
          <w:tblCellSpacing w:w="7" w:type="dxa"/>
          <w:jc w:val="center"/>
        </w:trPr>
        <w:tc>
          <w:tcPr>
            <w:tcW w:w="19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33B31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UU 7-16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E2B23F" w14:textId="44E3D21B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</w:t>
            </w:r>
            <w:r w:rsidRPr="00A34829">
              <w:rPr>
                <w:sz w:val="24"/>
                <w:szCs w:val="24"/>
              </w:rPr>
              <w:t>70</w:t>
            </w:r>
          </w:p>
        </w:tc>
        <w:tc>
          <w:tcPr>
            <w:tcW w:w="1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DD0702" w14:textId="77777777" w:rsidR="00A34829" w:rsidRPr="00A34829" w:rsidRDefault="00A34829" w:rsidP="00A34829">
            <w:pPr>
              <w:ind w:firstLine="0"/>
              <w:jc w:val="left"/>
              <w:rPr>
                <w:sz w:val="24"/>
                <w:szCs w:val="24"/>
              </w:rPr>
            </w:pPr>
            <w:r w:rsidRPr="00A34829">
              <w:rPr>
                <w:sz w:val="24"/>
                <w:szCs w:val="24"/>
              </w:rPr>
              <w:t>400</w:t>
            </w:r>
          </w:p>
        </w:tc>
      </w:tr>
    </w:tbl>
    <w:p w14:paraId="7FB20F3E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6CFFAEF7" w14:textId="77777777" w:rsidR="00A34829" w:rsidRDefault="00A34829" w:rsidP="009B000F">
      <w:pPr>
        <w:tabs>
          <w:tab w:val="left" w:pos="709"/>
        </w:tabs>
        <w:spacing w:line="276" w:lineRule="auto"/>
        <w:ind w:firstLine="0"/>
        <w:jc w:val="center"/>
        <w:rPr>
          <w:noProof/>
          <w:sz w:val="24"/>
          <w:szCs w:val="24"/>
          <w:lang w:val="en-US"/>
        </w:rPr>
      </w:pPr>
    </w:p>
    <w:p w14:paraId="5832690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C842601" w14:textId="77777777" w:rsidR="00720FC6" w:rsidRDefault="00720FC6" w:rsidP="00720FC6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4B2BD32" w14:textId="77777777" w:rsidR="00720FC6" w:rsidRPr="00612811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810EFEC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CD0F286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6F4C496" w14:textId="77777777" w:rsidR="00720FC6" w:rsidRPr="0026458C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7269A63" w14:textId="77777777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EFDB761" w14:textId="5CB756B1" w:rsidR="00720FC6" w:rsidRPr="009E2E20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6710843" w14:textId="23947FC8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956CE48" w14:textId="26C7AB3A" w:rsidR="00720FC6" w:rsidRPr="004C22DB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2344EC3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BBE67EF" w14:textId="77777777" w:rsidR="00720FC6" w:rsidRDefault="00720FC6" w:rsidP="00720FC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A5EE2C" w14:textId="125CD598" w:rsidR="00720FC6" w:rsidRPr="009E2E20" w:rsidRDefault="00720FC6" w:rsidP="00720FC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832690E" w14:textId="3865F33C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720FC6">
        <w:rPr>
          <w:sz w:val="24"/>
          <w:szCs w:val="24"/>
        </w:rPr>
        <w:t>А</w:t>
      </w:r>
      <w:r w:rsidR="001C72DB" w:rsidRPr="0052681C">
        <w:rPr>
          <w:sz w:val="24"/>
          <w:szCs w:val="24"/>
        </w:rPr>
        <w:t xml:space="preserve">рматура </w:t>
      </w:r>
      <w:r w:rsidR="00720FC6">
        <w:rPr>
          <w:sz w:val="24"/>
          <w:szCs w:val="24"/>
        </w:rPr>
        <w:t>к СИП должна</w:t>
      </w:r>
      <w:r w:rsidR="001C72DB" w:rsidRPr="0052681C">
        <w:rPr>
          <w:sz w:val="24"/>
          <w:szCs w:val="24"/>
        </w:rPr>
        <w:t xml:space="preserve">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832690F" w14:textId="61EB64D1" w:rsidR="0052681C" w:rsidRPr="00C851B2" w:rsidRDefault="009F7350" w:rsidP="00720FC6">
      <w:pPr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п.1 ТЗ</w:t>
      </w:r>
      <w:r w:rsidR="00C9305C">
        <w:rPr>
          <w:sz w:val="24"/>
          <w:szCs w:val="24"/>
        </w:rPr>
        <w:t>;</w:t>
      </w:r>
    </w:p>
    <w:p w14:paraId="58441CE1" w14:textId="7FF36AD0" w:rsid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720FC6">
        <w:rPr>
          <w:sz w:val="24"/>
          <w:szCs w:val="24"/>
        </w:rPr>
        <w:t>ГОСТ 13276 – 79 «Арматура линейная. Общие технические условия»;</w:t>
      </w:r>
    </w:p>
    <w:p w14:paraId="5DD15AF1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39AA831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F333512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A87C224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52FA750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0325F6F" w14:textId="77777777" w:rsidR="000D3C9B" w:rsidRPr="004F2F52" w:rsidRDefault="000D3C9B" w:rsidP="000D3C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>СТО 56947007-29.1</w:t>
        </w:r>
        <w:bookmarkStart w:id="0" w:name="_GoBack"/>
        <w:bookmarkEnd w:id="0"/>
        <w:r w:rsidRPr="004F2F52">
          <w:rPr>
            <w:sz w:val="24"/>
            <w:szCs w:val="24"/>
          </w:rPr>
          <w:t xml:space="preserve">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C7A9A13" w14:textId="24EB1FD7" w:rsidR="000D3C9B" w:rsidRPr="00720FC6" w:rsidRDefault="000D3C9B" w:rsidP="000D3C9B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814B76F" w14:textId="5DDB7A0B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lastRenderedPageBreak/>
        <w:t>ГОСТ 10434–82 «Соединения контактные электрические. Классификация. Общие технические требования»;</w:t>
      </w:r>
    </w:p>
    <w:p w14:paraId="5DCDF30A" w14:textId="1F2EE0E5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0F1BF0B" w14:textId="056DB202" w:rsidR="00720FC6" w:rsidRPr="00720FC6" w:rsidRDefault="00720FC6" w:rsidP="00720FC6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720FC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E8B15F1" w14:textId="77777777" w:rsidR="00720FC6" w:rsidRPr="00612811" w:rsidRDefault="00720FC6" w:rsidP="00720FC6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8D585F5" w14:textId="77777777" w:rsidR="00720FC6" w:rsidRDefault="00720FC6" w:rsidP="00720FC6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280E5D1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5FD4649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07E43AD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6F6FFB7" w14:textId="77777777" w:rsidR="00720FC6" w:rsidRPr="00DE1E02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5CBCEE57" w14:textId="77777777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71057CC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04FEEF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FB4D7CA" w14:textId="77777777" w:rsidR="00720FC6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C7265E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E17B0A6" w14:textId="77777777" w:rsidR="00720FC6" w:rsidRPr="00DE1E02" w:rsidRDefault="00720FC6" w:rsidP="00720FC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DE0BB99" w14:textId="77777777" w:rsidR="00720FC6" w:rsidRPr="00612811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89E0FB" w14:textId="77777777" w:rsidR="00720FC6" w:rsidRPr="004D4E32" w:rsidRDefault="00720FC6" w:rsidP="00720FC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188D587" w14:textId="77777777" w:rsidR="00720FC6" w:rsidRPr="00530F83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9745570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EFE88C6" w14:textId="77777777" w:rsidR="00720FC6" w:rsidRPr="00A74D8D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5D1DAA9" w14:textId="77777777" w:rsidR="00720FC6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BE7137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B0A336F" w14:textId="77777777" w:rsidR="00720FC6" w:rsidRPr="00530F83" w:rsidRDefault="00720FC6" w:rsidP="00720FC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163E4E4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050E82E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AE7EF2C" w14:textId="77777777" w:rsidR="00720FC6" w:rsidRPr="00530F83" w:rsidRDefault="00720FC6" w:rsidP="00720FC6">
      <w:pPr>
        <w:pStyle w:val="ad"/>
        <w:numPr>
          <w:ilvl w:val="0"/>
          <w:numId w:val="13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ECF493F" w14:textId="77777777" w:rsidR="00720FC6" w:rsidRPr="00530F83" w:rsidRDefault="00720FC6" w:rsidP="00720FC6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139BCB2" w14:textId="77777777" w:rsidR="00720FC6" w:rsidRPr="00F64478" w:rsidRDefault="00720FC6" w:rsidP="00720FC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F08C517" w14:textId="77777777" w:rsidR="00720FC6" w:rsidRDefault="00720FC6" w:rsidP="00720FC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7DE7AF" w14:textId="77777777" w:rsidR="00720FC6" w:rsidRPr="00BB6EA4" w:rsidRDefault="00720FC6" w:rsidP="00720FC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2E06BA" w14:textId="71DF7D4B" w:rsidR="00720FC6" w:rsidRDefault="00720FC6" w:rsidP="00720FC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3C50BF9" w14:textId="77777777" w:rsidR="00720FC6" w:rsidRDefault="00720FC6" w:rsidP="00720FC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32692D" w14:textId="77777777" w:rsidR="001D6900" w:rsidRPr="0052681C" w:rsidRDefault="001D6900" w:rsidP="00451C4D">
      <w:pPr>
        <w:rPr>
          <w:sz w:val="26"/>
          <w:szCs w:val="26"/>
        </w:rPr>
      </w:pPr>
    </w:p>
    <w:p w14:paraId="5832692E" w14:textId="77777777" w:rsidR="004A2665" w:rsidRPr="0052681C" w:rsidRDefault="004A2665" w:rsidP="00451C4D">
      <w:pPr>
        <w:rPr>
          <w:sz w:val="26"/>
          <w:szCs w:val="26"/>
        </w:rPr>
      </w:pPr>
    </w:p>
    <w:p w14:paraId="5832692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832693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832693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3F840" w14:textId="77777777" w:rsidR="00337C9F" w:rsidRDefault="00337C9F">
      <w:r>
        <w:separator/>
      </w:r>
    </w:p>
  </w:endnote>
  <w:endnote w:type="continuationSeparator" w:id="0">
    <w:p w14:paraId="49A776ED" w14:textId="77777777" w:rsidR="00337C9F" w:rsidRDefault="0033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756943" w14:textId="77777777" w:rsidR="00337C9F" w:rsidRDefault="00337C9F">
      <w:r>
        <w:separator/>
      </w:r>
    </w:p>
  </w:footnote>
  <w:footnote w:type="continuationSeparator" w:id="0">
    <w:p w14:paraId="2F199098" w14:textId="77777777" w:rsidR="00337C9F" w:rsidRDefault="00337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2693A" w14:textId="77777777" w:rsidR="00AD7048" w:rsidRDefault="0003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83269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8"/>
  </w:num>
  <w:num w:numId="13">
    <w:abstractNumId w:val="14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0F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0F9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59E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FF6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3C9B"/>
    <w:rsid w:val="000D4D4C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6FF5"/>
    <w:rsid w:val="00117DC6"/>
    <w:rsid w:val="00120F84"/>
    <w:rsid w:val="00121A1F"/>
    <w:rsid w:val="00122385"/>
    <w:rsid w:val="001230A7"/>
    <w:rsid w:val="001264C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C9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5EF5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516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38D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67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277"/>
    <w:rsid w:val="006109FF"/>
    <w:rsid w:val="00610D2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055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FC6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00F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350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829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01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45E0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3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6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968"/>
    <w:rsid w:val="00C81DA1"/>
    <w:rsid w:val="00C84F91"/>
    <w:rsid w:val="00C851B2"/>
    <w:rsid w:val="00C87569"/>
    <w:rsid w:val="00C876E5"/>
    <w:rsid w:val="00C900FB"/>
    <w:rsid w:val="00C9178E"/>
    <w:rsid w:val="00C9305C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5B2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7F3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A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4B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2A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268EA"/>
  <w15:docId w15:val="{22C55DAB-6873-4A99-A605-30192E7CA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7277-0955-4839-B12E-8C8C8A62A280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aeb3e8e0-784a-4348-b8a9-74d788c4fa59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8A739AD-B953-43CB-86B7-E85380B0F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55D22C-882F-4E61-8BBE-AD840896E0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AAA3DF-FC6D-4907-B22D-F6D47FFD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173</TotalTime>
  <Pages>4</Pages>
  <Words>1262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8</cp:revision>
  <cp:lastPrinted>2010-09-30T14:29:00Z</cp:lastPrinted>
  <dcterms:created xsi:type="dcterms:W3CDTF">2016-02-24T07:55:00Z</dcterms:created>
  <dcterms:modified xsi:type="dcterms:W3CDTF">2018-09-26T12:02:00Z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